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25C5" w14:textId="33748E94" w:rsidR="001A0D80" w:rsidRPr="008D61B7" w:rsidRDefault="001A0D80" w:rsidP="001A0D80">
      <w:pPr>
        <w:pStyle w:val="Kop1"/>
        <w:tabs>
          <w:tab w:val="left" w:pos="708"/>
        </w:tabs>
        <w:rPr>
          <w:rFonts w:ascii="Verdana" w:hAnsi="Verdana"/>
          <w:b/>
          <w:sz w:val="22"/>
          <w:szCs w:val="20"/>
        </w:rPr>
      </w:pPr>
      <w:bookmarkStart w:id="0" w:name="_Toc476038547"/>
      <w:r w:rsidRPr="008D61B7">
        <w:rPr>
          <w:rFonts w:eastAsia="Times New Roman"/>
          <w:b/>
        </w:rPr>
        <w:t xml:space="preserve">Formulier </w:t>
      </w:r>
      <w:r w:rsidR="00E902E6">
        <w:rPr>
          <w:rFonts w:eastAsia="Times New Roman"/>
          <w:b/>
        </w:rPr>
        <w:t>7</w:t>
      </w:r>
      <w:r w:rsidRPr="008D61B7">
        <w:rPr>
          <w:rFonts w:eastAsia="Times New Roman"/>
          <w:b/>
        </w:rPr>
        <w:t xml:space="preserve"> -</w:t>
      </w:r>
      <w:bookmarkEnd w:id="0"/>
      <w:r w:rsidRPr="008D61B7">
        <w:rPr>
          <w:rFonts w:eastAsia="Times New Roman"/>
          <w:b/>
        </w:rPr>
        <w:t xml:space="preserve"> Verklaring bestuurder omtrent rechtmatigheid Inschrijving</w:t>
      </w:r>
      <w:r w:rsidRPr="008D61B7">
        <w:rPr>
          <w:b/>
          <w:szCs w:val="20"/>
        </w:rPr>
        <w:t xml:space="preserve"> </w:t>
      </w:r>
    </w:p>
    <w:p w14:paraId="4CF9A1BA" w14:textId="6A8D2DAC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451E2262" w14:textId="5EE01AAA" w:rsidR="00BB01F8" w:rsidRDefault="00E902E6" w:rsidP="001A0D80">
      <w:pPr>
        <w:autoSpaceDE w:val="0"/>
        <w:autoSpaceDN w:val="0"/>
        <w:adjustRightInd w:val="0"/>
      </w:pPr>
      <w:r w:rsidRPr="00E902E6">
        <w:t>Behoort bij aanbesteding Calamiteiten Afvalwatertransportleidingen (AWTL) – INK2022.085.</w:t>
      </w:r>
    </w:p>
    <w:p w14:paraId="566BC1C6" w14:textId="77777777" w:rsidR="00E902E6" w:rsidRDefault="00E902E6" w:rsidP="001A0D80">
      <w:pPr>
        <w:autoSpaceDE w:val="0"/>
        <w:autoSpaceDN w:val="0"/>
        <w:adjustRightInd w:val="0"/>
        <w:rPr>
          <w:rFonts w:cs="Helvetica"/>
        </w:rPr>
      </w:pPr>
    </w:p>
    <w:p w14:paraId="1FBE2807" w14:textId="198EA566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 xml:space="preserve">Ondergetekende verklaart dat de onderhavige inschrijving ten behoeve van </w:t>
      </w:r>
      <w:r w:rsidR="008D61B7">
        <w:rPr>
          <w:rFonts w:cs="Helvetica"/>
        </w:rPr>
        <w:t>bovenvermelde aanbesteding</w:t>
      </w:r>
      <w:r>
        <w:rPr>
          <w:rFonts w:cs="Helvetica"/>
        </w:rPr>
        <w:t xml:space="preserve"> </w:t>
      </w:r>
      <w:bookmarkStart w:id="1" w:name="_GoBack"/>
      <w:bookmarkEnd w:id="1"/>
      <w:r>
        <w:rPr>
          <w:rFonts w:cs="Helvetica"/>
        </w:rPr>
        <w:t>niet tot stand is gekomen onder invloed van een overeenkomst, besluit of gedraging in strijd met het Nederlandse of Europese mededingingsrecht.</w:t>
      </w:r>
    </w:p>
    <w:p w14:paraId="5D1244A5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20E05F4F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Aldus naar waarheid opgemaakt op &lt;dag&gt; &lt;maand&gt; &lt;jaartal&gt; te &lt;plaats&gt;</w:t>
      </w:r>
    </w:p>
    <w:p w14:paraId="5AB52CB8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73817292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door</w:t>
      </w:r>
      <w:proofErr w:type="gramEnd"/>
      <w:r>
        <w:rPr>
          <w:rFonts w:cs="Helvetica"/>
        </w:rPr>
        <w:t>, &lt;naam en voorletters&gt;,</w:t>
      </w:r>
    </w:p>
    <w:p w14:paraId="4815422D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72988AF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als</w:t>
      </w:r>
      <w:proofErr w:type="gramEnd"/>
      <w:r>
        <w:rPr>
          <w:rFonts w:cs="Helvetica"/>
        </w:rPr>
        <w:t xml:space="preserve"> bestuurder van &lt;naam bedrijf&gt;</w:t>
      </w:r>
    </w:p>
    <w:p w14:paraId="61191986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AF50F36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die</w:t>
      </w:r>
      <w:proofErr w:type="gramEnd"/>
      <w:r>
        <w:rPr>
          <w:rFonts w:cs="Helvetica"/>
        </w:rPr>
        <w:t xml:space="preserve"> &lt;naam bedrijf&gt;</w:t>
      </w:r>
    </w:p>
    <w:p w14:paraId="465542D0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4FF1083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ter</w:t>
      </w:r>
      <w:proofErr w:type="gramEnd"/>
      <w:r>
        <w:rPr>
          <w:rFonts w:cs="Helvetica"/>
        </w:rPr>
        <w:t xml:space="preserve"> zake van deze inschrijving of aanbieding rechtsgeldig vertegenwoordigt.</w:t>
      </w:r>
    </w:p>
    <w:p w14:paraId="6CD614D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6BE9EED7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Handtekening:</w:t>
      </w:r>
    </w:p>
    <w:p w14:paraId="087CA89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15D6847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67762C1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B85F5A0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D2CC65B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59C2529F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0EE87522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06E244E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1798066" w14:textId="11557E39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7D7FF77" w14:textId="547038E5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04379A9" w14:textId="679F4BBE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6529A1E5" w14:textId="0934C149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47E7C0FF" w14:textId="20E3C850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5D885816" w14:textId="52A83894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1A8F77E2" w14:textId="0CF6E515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6BF1125" w14:textId="1B01B354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2B494CCC" w14:textId="3613F930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374B806D" w14:textId="77777777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1E526A9" w14:textId="0736488E" w:rsidR="001A0D80" w:rsidRDefault="001A0D80" w:rsidP="008D61B7">
      <w:pPr>
        <w:autoSpaceDE w:val="0"/>
        <w:autoSpaceDN w:val="0"/>
        <w:adjustRightInd w:val="0"/>
        <w:rPr>
          <w:rFonts w:cs="Times New Roman"/>
          <w:lang w:eastAsia="en-US"/>
        </w:rPr>
      </w:pPr>
      <w:r>
        <w:rPr>
          <w:rFonts w:cs="Helvetica"/>
        </w:rPr>
        <w:t>Deze ‘Verklaring bestuurder omtrent rechtmatigheid inschrijving’ invullen,</w:t>
      </w:r>
      <w:r w:rsidR="008D61B7">
        <w:rPr>
          <w:rFonts w:cs="Helvetica"/>
        </w:rPr>
        <w:t xml:space="preserve"> </w:t>
      </w:r>
      <w:r>
        <w:rPr>
          <w:rFonts w:cs="Helvetica"/>
        </w:rPr>
        <w:t>ondertekenen en bij het inschrijvingsbiljet voegen. De inschrijver draagt het risico van</w:t>
      </w:r>
      <w:r w:rsidR="008D61B7">
        <w:rPr>
          <w:rFonts w:cs="Helvetica"/>
        </w:rPr>
        <w:t xml:space="preserve"> </w:t>
      </w:r>
      <w:r>
        <w:rPr>
          <w:rFonts w:cs="Helvetica"/>
        </w:rPr>
        <w:t>aanwezigheid van deze verklaring bij het inschrijvingsbiljet.</w:t>
      </w:r>
    </w:p>
    <w:p w14:paraId="42531984" w14:textId="77777777"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A4F3" w14:textId="1B479A15" w:rsidR="00AF32D1" w:rsidRDefault="00E902E6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4631F" w14:textId="7BD24FDC" w:rsidR="00AF32D1" w:rsidRDefault="00E902E6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8AE39" w14:textId="49457882" w:rsidR="00AF32D1" w:rsidRDefault="00E902E6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0D80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55BB8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06637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D61B7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01F8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902E6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schemas.microsoft.com/office/2006/documentManagement/types"/>
    <ds:schemaRef ds:uri="http://purl.org/dc/terms/"/>
    <ds:schemaRef ds:uri="5e441efc-6006-434a-a17f-cb80a7bc997c"/>
    <ds:schemaRef ds:uri="http://purl.org/dc/dcmitype/"/>
    <ds:schemaRef ds:uri="fa0a1840-3a9a-4cb3-947f-d4d7fb553cb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FE3E39-B09E-4D71-830B-30E5FCFE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45A05362.dotm</Template>
  <TotalTime>20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6</cp:revision>
  <cp:lastPrinted>2020-07-15T11:13:00Z</cp:lastPrinted>
  <dcterms:created xsi:type="dcterms:W3CDTF">2021-06-04T11:55:00Z</dcterms:created>
  <dcterms:modified xsi:type="dcterms:W3CDTF">2022-05-11T13:31:00Z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